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89E4D" w14:textId="77777777" w:rsidR="000B7368" w:rsidRDefault="000B7368" w:rsidP="000B7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PYERS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EBDA3C0" w14:textId="77777777" w:rsidR="000B7368" w:rsidRDefault="000B7368" w:rsidP="000B73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3FC3EF" w14:textId="77777777" w:rsidR="000B7368" w:rsidRDefault="000B7368" w:rsidP="000B73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4C70BC" w14:textId="77777777" w:rsidR="000B7368" w:rsidRDefault="000B7368" w:rsidP="000B7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mandamus held in Marlborough, </w:t>
      </w:r>
    </w:p>
    <w:p w14:paraId="608D85A8" w14:textId="77777777" w:rsidR="000B7368" w:rsidRDefault="000B7368" w:rsidP="000B7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Thomas de la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Ryver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d.1374).</w:t>
      </w:r>
    </w:p>
    <w:p w14:paraId="304D6210" w14:textId="77777777" w:rsidR="000B7368" w:rsidRDefault="000B7368" w:rsidP="000B7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19-64)</w:t>
      </w:r>
    </w:p>
    <w:p w14:paraId="23B7C619" w14:textId="77777777" w:rsidR="000B7368" w:rsidRDefault="000B7368" w:rsidP="000B73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376F18" w14:textId="77777777" w:rsidR="000B7368" w:rsidRDefault="000B7368" w:rsidP="000B73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ADC688" w14:textId="77777777" w:rsidR="000B7368" w:rsidRPr="00272CB6" w:rsidRDefault="000B7368" w:rsidP="000B7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p w14:paraId="5F2489A4" w14:textId="06A62EF2" w:rsidR="00BA00AB" w:rsidRPr="000B736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B73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7A2FC" w14:textId="77777777" w:rsidR="000B7368" w:rsidRDefault="000B7368" w:rsidP="009139A6">
      <w:r>
        <w:separator/>
      </w:r>
    </w:p>
  </w:endnote>
  <w:endnote w:type="continuationSeparator" w:id="0">
    <w:p w14:paraId="046CA033" w14:textId="77777777" w:rsidR="000B7368" w:rsidRDefault="000B73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276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463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DBF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1478D" w14:textId="77777777" w:rsidR="000B7368" w:rsidRDefault="000B7368" w:rsidP="009139A6">
      <w:r>
        <w:separator/>
      </w:r>
    </w:p>
  </w:footnote>
  <w:footnote w:type="continuationSeparator" w:id="0">
    <w:p w14:paraId="4D23C70D" w14:textId="77777777" w:rsidR="000B7368" w:rsidRDefault="000B73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CC8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0C8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46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368"/>
    <w:rsid w:val="000666E0"/>
    <w:rsid w:val="000B736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3B4DC"/>
  <w15:chartTrackingRefBased/>
  <w15:docId w15:val="{5050B578-0093-4907-87C9-98AC693A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73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2022-03-15T14:56:00Z</dcterms:created>
  <dcterms:modified xsi:type="dcterms:W3CDTF">2022-03-15T14:56:00Z</dcterms:modified>
</cp:coreProperties>
</file>